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F3727" w14:textId="77777777" w:rsidR="00CF0A1D" w:rsidRDefault="00CF0A1D" w:rsidP="00CF0A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7DF3C4E8" w14:textId="77777777" w:rsidR="00CF0A1D" w:rsidRDefault="00CF0A1D" w:rsidP="00CF0A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Scriptor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BD5EE4C" w14:textId="77777777" w:rsidR="00CF0A1D" w:rsidRDefault="00CF0A1D" w:rsidP="00CF0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239062" w14:textId="77777777" w:rsidR="00CF0A1D" w:rsidRDefault="00CF0A1D" w:rsidP="00CF0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66D0F9" w14:textId="77777777" w:rsidR="00CF0A1D" w:rsidRDefault="00CF0A1D" w:rsidP="00CF0A1D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1407</w:t>
      </w:r>
      <w:r>
        <w:rPr>
          <w:rFonts w:ascii="Times New Roman" w:hAnsi="Times New Roman" w:cs="Times New Roman"/>
          <w:sz w:val="24"/>
          <w:szCs w:val="24"/>
        </w:rPr>
        <w:tab/>
        <w:t>He was active in London.</w:t>
      </w:r>
    </w:p>
    <w:p w14:paraId="076BC457" w14:textId="77777777" w:rsidR="00CF0A1D" w:rsidRDefault="00CF0A1D" w:rsidP="00CF0A1D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p.200)</w:t>
      </w:r>
    </w:p>
    <w:p w14:paraId="4C57F5F3" w14:textId="77777777" w:rsidR="00CF0A1D" w:rsidRDefault="00CF0A1D" w:rsidP="00CF0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835BE5" w14:textId="77777777" w:rsidR="00CF0A1D" w:rsidRDefault="00CF0A1D" w:rsidP="00CF0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693A40" w14:textId="77777777" w:rsidR="00CF0A1D" w:rsidRDefault="00CF0A1D" w:rsidP="00CF0A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2022</w:t>
      </w:r>
    </w:p>
    <w:p w14:paraId="36DF594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CD4E2" w14:textId="77777777" w:rsidR="00CF0A1D" w:rsidRDefault="00CF0A1D" w:rsidP="009139A6">
      <w:r>
        <w:separator/>
      </w:r>
    </w:p>
  </w:endnote>
  <w:endnote w:type="continuationSeparator" w:id="0">
    <w:p w14:paraId="00917487" w14:textId="77777777" w:rsidR="00CF0A1D" w:rsidRDefault="00CF0A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3D2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E96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877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2016B" w14:textId="77777777" w:rsidR="00CF0A1D" w:rsidRDefault="00CF0A1D" w:rsidP="009139A6">
      <w:r>
        <w:separator/>
      </w:r>
    </w:p>
  </w:footnote>
  <w:footnote w:type="continuationSeparator" w:id="0">
    <w:p w14:paraId="7947083C" w14:textId="77777777" w:rsidR="00CF0A1D" w:rsidRDefault="00CF0A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18E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9A5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37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A1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F0A1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68449"/>
  <w15:chartTrackingRefBased/>
  <w15:docId w15:val="{F252E7EF-1E59-452B-8F33-31CBC322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A1D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2022-06-07T20:29:00Z</dcterms:created>
  <dcterms:modified xsi:type="dcterms:W3CDTF">2022-06-07T20:30:00Z</dcterms:modified>
</cp:coreProperties>
</file>